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7D3" w:rsidRDefault="002817D3" w:rsidP="002817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Jasper SCHUKBOROUGH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817D3" w:rsidRDefault="002817D3" w:rsidP="002817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Schugborough</w:t>
      </w:r>
      <w:proofErr w:type="spellEnd"/>
      <w:r>
        <w:rPr>
          <w:rFonts w:ascii="Times New Roman" w:hAnsi="Times New Roman" w:cs="Times New Roman"/>
        </w:rPr>
        <w:t>, Warwickshire.</w:t>
      </w:r>
    </w:p>
    <w:p w:rsidR="002817D3" w:rsidRDefault="002817D3" w:rsidP="002817D3">
      <w:pPr>
        <w:rPr>
          <w:rFonts w:ascii="Times New Roman" w:hAnsi="Times New Roman" w:cs="Times New Roman"/>
        </w:rPr>
      </w:pPr>
    </w:p>
    <w:p w:rsidR="002817D3" w:rsidRDefault="002817D3" w:rsidP="002817D3">
      <w:pPr>
        <w:rPr>
          <w:rFonts w:ascii="Times New Roman" w:hAnsi="Times New Roman" w:cs="Times New Roman"/>
        </w:rPr>
      </w:pPr>
    </w:p>
    <w:p w:rsidR="002817D3" w:rsidRDefault="002817D3" w:rsidP="002817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Entwhistle</w:t>
      </w:r>
      <w:proofErr w:type="spellEnd"/>
      <w:r>
        <w:rPr>
          <w:rFonts w:ascii="Times New Roman" w:hAnsi="Times New Roman" w:cs="Times New Roman"/>
        </w:rPr>
        <w:t>, Sheriff of Warwickshire and Leicestershire(q.v.)</w:t>
      </w:r>
    </w:p>
    <w:p w:rsidR="002817D3" w:rsidRDefault="002817D3" w:rsidP="002817D3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brought a plaint of debt against him.</w:t>
      </w:r>
    </w:p>
    <w:p w:rsidR="002817D3" w:rsidRDefault="002817D3" w:rsidP="002817D3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2817D3" w:rsidRDefault="002817D3" w:rsidP="002817D3">
      <w:pPr>
        <w:rPr>
          <w:rFonts w:ascii="Times New Roman" w:hAnsi="Times New Roman" w:cs="Times New Roman"/>
        </w:rPr>
      </w:pPr>
    </w:p>
    <w:p w:rsidR="002817D3" w:rsidRDefault="002817D3" w:rsidP="002817D3">
      <w:pPr>
        <w:rPr>
          <w:rFonts w:ascii="Times New Roman" w:hAnsi="Times New Roman" w:cs="Times New Roman"/>
        </w:rPr>
      </w:pPr>
    </w:p>
    <w:p w:rsidR="002817D3" w:rsidRDefault="002817D3" w:rsidP="002817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October 2017</w:t>
      </w:r>
    </w:p>
    <w:p w:rsidR="006B2F86" w:rsidRPr="00E71FC3" w:rsidRDefault="002817D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17D3" w:rsidRDefault="002817D3" w:rsidP="00E71FC3">
      <w:r>
        <w:separator/>
      </w:r>
    </w:p>
  </w:endnote>
  <w:endnote w:type="continuationSeparator" w:id="0">
    <w:p w:rsidR="002817D3" w:rsidRDefault="002817D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17D3" w:rsidRDefault="002817D3" w:rsidP="00E71FC3">
      <w:r>
        <w:separator/>
      </w:r>
    </w:p>
  </w:footnote>
  <w:footnote w:type="continuationSeparator" w:id="0">
    <w:p w:rsidR="002817D3" w:rsidRDefault="002817D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7D3"/>
    <w:rsid w:val="001A7C09"/>
    <w:rsid w:val="002817D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CE805D-F411-4F3C-9BF1-AFA44AEB0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17D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2017-10-08T18:56:00Z</dcterms:created>
  <dcterms:modified xsi:type="dcterms:W3CDTF">2017-10-08T18:57:00Z</dcterms:modified>
</cp:coreProperties>
</file>